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F40D0" w14:textId="77777777" w:rsidR="00C87A59" w:rsidRDefault="00C87A59" w:rsidP="00C87A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Edward COURTENAY    </w:t>
      </w:r>
      <w:proofErr w:type="gramStart"/>
      <w:r>
        <w:rPr>
          <w:rFonts w:cs="Times New Roman"/>
          <w:szCs w:val="24"/>
          <w:u w:val="single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fl.1418-22)</w:t>
      </w:r>
    </w:p>
    <w:p w14:paraId="05A62E54" w14:textId="77777777" w:rsidR="00C87A59" w:rsidRDefault="00C87A59" w:rsidP="00C87A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Earl of Devon.</w:t>
      </w:r>
    </w:p>
    <w:p w14:paraId="534BF9EC" w14:textId="77777777" w:rsidR="00C87A59" w:rsidRDefault="00C87A59" w:rsidP="00C87A59">
      <w:pPr>
        <w:pStyle w:val="NoSpacing"/>
        <w:rPr>
          <w:rFonts w:cs="Times New Roman"/>
          <w:szCs w:val="24"/>
        </w:rPr>
      </w:pPr>
    </w:p>
    <w:p w14:paraId="24BFAF6C" w14:textId="77777777" w:rsidR="00C87A59" w:rsidRDefault="00C87A59" w:rsidP="00C87A59">
      <w:pPr>
        <w:pStyle w:val="NoSpacing"/>
        <w:rPr>
          <w:rFonts w:cs="Times New Roman"/>
          <w:szCs w:val="24"/>
        </w:rPr>
      </w:pPr>
    </w:p>
    <w:p w14:paraId="68B99028" w14:textId="77777777" w:rsidR="00C87A59" w:rsidRDefault="00C87A59" w:rsidP="00C87A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Nov.1418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Devon.</w:t>
      </w:r>
    </w:p>
    <w:p w14:paraId="31DC4B23" w14:textId="77777777" w:rsidR="00C87A59" w:rsidRDefault="00C87A59" w:rsidP="00C87A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1416-22 pp.451-2)</w:t>
      </w:r>
    </w:p>
    <w:p w14:paraId="6B3B5A2D" w14:textId="77777777" w:rsidR="00C87A59" w:rsidRDefault="00C87A59" w:rsidP="00C87A59">
      <w:pPr>
        <w:pStyle w:val="NoSpacing"/>
        <w:rPr>
          <w:rFonts w:cs="Times New Roman"/>
          <w:szCs w:val="24"/>
          <w:u w:val="single"/>
        </w:rPr>
      </w:pPr>
    </w:p>
    <w:p w14:paraId="5EFF4FBB" w14:textId="77777777" w:rsidR="00C87A59" w:rsidRDefault="00C87A59" w:rsidP="00C87A59">
      <w:pPr>
        <w:pStyle w:val="NoSpacing"/>
        <w:rPr>
          <w:rFonts w:cs="Times New Roman"/>
          <w:szCs w:val="24"/>
          <w:u w:val="single"/>
        </w:rPr>
      </w:pPr>
    </w:p>
    <w:p w14:paraId="03A29B9E" w14:textId="77777777" w:rsidR="00C87A59" w:rsidRDefault="00C87A59" w:rsidP="00C87A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16 March 2025</w:t>
      </w:r>
      <w:r>
        <w:rPr>
          <w:rFonts w:cs="Times New Roman"/>
          <w:szCs w:val="24"/>
        </w:rPr>
        <w:fldChar w:fldCharType="end"/>
      </w:r>
    </w:p>
    <w:p w14:paraId="7AE038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4726" w14:textId="77777777" w:rsidR="00C87A59" w:rsidRDefault="00C87A59" w:rsidP="009139A6">
      <w:r>
        <w:separator/>
      </w:r>
    </w:p>
  </w:endnote>
  <w:endnote w:type="continuationSeparator" w:id="0">
    <w:p w14:paraId="658063F0" w14:textId="77777777" w:rsidR="00C87A59" w:rsidRDefault="00C87A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E8F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0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67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897D" w14:textId="77777777" w:rsidR="00C87A59" w:rsidRDefault="00C87A59" w:rsidP="009139A6">
      <w:r>
        <w:separator/>
      </w:r>
    </w:p>
  </w:footnote>
  <w:footnote w:type="continuationSeparator" w:id="0">
    <w:p w14:paraId="76841170" w14:textId="77777777" w:rsidR="00C87A59" w:rsidRDefault="00C87A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8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78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46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59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7A59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2BD76"/>
  <w15:chartTrackingRefBased/>
  <w15:docId w15:val="{9435DF79-7C8F-48B5-8D61-BE6BA0C1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2025-03-16T15:27:00Z</dcterms:created>
  <dcterms:modified xsi:type="dcterms:W3CDTF">2025-03-16T15:28:00Z</dcterms:modified>
</cp:coreProperties>
</file>